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143A8A">
        <w:rPr>
          <w:rFonts w:ascii="Times New Roman CYR" w:hAnsi="Times New Roman CYR" w:cs="Times New Roman CYR"/>
          <w:sz w:val="24"/>
          <w:szCs w:val="24"/>
        </w:rPr>
        <w:t>6</w:t>
      </w:r>
      <w:bookmarkStart w:id="0" w:name="_GoBack"/>
      <w:bookmarkEnd w:id="0"/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контракту от </w:t>
      </w:r>
      <w:r w:rsidR="009F06D4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№ </w:t>
      </w:r>
      <w:r w:rsidR="009F06D4">
        <w:rPr>
          <w:sz w:val="24"/>
          <w:szCs w:val="24"/>
        </w:rPr>
        <w:t>______________________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B02F23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B02F23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B02F23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B02F23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B02F23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неорганическими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B02F23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и грунты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B02F23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Щебень и песок шлаковые.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B02F23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ГОСТ Р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B02F23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Р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B02F23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02F23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Р</w:t>
              </w:r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B02F23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ГОСТ Р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 </w:t>
            </w:r>
            <w:r w:rsidR="00C63072">
              <w:rPr>
                <w:rFonts w:ascii="Times New Roman" w:hAnsi="Times New Roman"/>
              </w:rPr>
              <w:t xml:space="preserve">.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B02F23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B02F23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B02F23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B02F23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B02F23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автомобильные. Метод определения коэффициента сцепления колеса автомобиля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B02F23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ГОСТ Р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B02F23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B02F23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и щебень перлитовые,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органоминеральные и грунты, укрепленные органическими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Гравий, щебень и песок  искусственные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B02F23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ГОСТ Р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B02F23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 ТС 014/2011</w:t>
              </w:r>
            </w:hyperlink>
            <w:r w:rsidRPr="001F4D56">
              <w:rPr>
                <w:rFonts w:ascii="Times New Roman" w:hAnsi="Times New Roman"/>
              </w:rPr>
              <w:t>. Технический регламент Таможенного союза. Безопасность автомобильных дорог")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B02F23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B02F23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B02F23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>ГОСТ Р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песок шлаковые.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Р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02F2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B02F23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F23" w:rsidRDefault="00B02F23" w:rsidP="00E64165">
      <w:r>
        <w:separator/>
      </w:r>
    </w:p>
  </w:endnote>
  <w:endnote w:type="continuationSeparator" w:id="0">
    <w:p w:rsidR="00B02F23" w:rsidRDefault="00B02F23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F23" w:rsidRDefault="00B02F23" w:rsidP="00E64165">
      <w:r>
        <w:separator/>
      </w:r>
    </w:p>
  </w:footnote>
  <w:footnote w:type="continuationSeparator" w:id="0">
    <w:p w:rsidR="00B02F23" w:rsidRDefault="00B02F23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43A8A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06D4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02F23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DEAED-E90F-475B-B8C5-A0C3F2E65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8C51CCB9</Template>
  <TotalTime>137</TotalTime>
  <Pages>1</Pages>
  <Words>15055</Words>
  <Characters>85820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23</cp:revision>
  <cp:lastPrinted>2019-02-19T11:36:00Z</cp:lastPrinted>
  <dcterms:created xsi:type="dcterms:W3CDTF">2024-03-25T13:11:00Z</dcterms:created>
  <dcterms:modified xsi:type="dcterms:W3CDTF">2026-08-18T12:51:00Z</dcterms:modified>
</cp:coreProperties>
</file>